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37" w:rsidRPr="002E74B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2E74BD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2E74BD">
        <w:rPr>
          <w:rFonts w:ascii="Times New Roman" w:hAnsi="Times New Roman" w:cs="Times New Roman"/>
          <w:b/>
          <w:bCs/>
          <w:sz w:val="24"/>
          <w:szCs w:val="24"/>
        </w:rPr>
        <w:tab/>
        <w:t>KIỂM TRA 45 PHÚT KHỐI 11 THPT PHÂN BAN</w:t>
      </w:r>
    </w:p>
    <w:p w:rsidR="000C3537" w:rsidRPr="003078F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E74BD"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0C3537" w:rsidRPr="003078F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0C3537" w:rsidRPr="003078F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0C3537" w:rsidRPr="003078FD" w:rsidRDefault="000C3537" w:rsidP="003C46DA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0C3537" w:rsidRPr="003078FD" w:rsidRDefault="000C3537" w:rsidP="00BF012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>Tính đạo hàm các hàm số sau</w:t>
      </w:r>
      <w:r w:rsidRPr="003078FD">
        <w:rPr>
          <w:rFonts w:ascii="Times New Roman" w:hAnsi="Times New Roman" w:cs="Times New Roman"/>
          <w:sz w:val="26"/>
          <w:szCs w:val="26"/>
        </w:rPr>
        <w:t>:</w:t>
      </w:r>
    </w:p>
    <w:p w:rsidR="000C3537" w:rsidRPr="00975D0F" w:rsidRDefault="000C3537" w:rsidP="0084567B">
      <w:pPr>
        <w:pStyle w:val="ListParagraph"/>
        <w:numPr>
          <w:ilvl w:val="0"/>
          <w:numId w:val="2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84567B">
        <w:rPr>
          <w:rFonts w:ascii="Times New Roman" w:hAnsi="Times New Roman" w:cs="Times New Roman"/>
          <w:position w:val="-26"/>
          <w:sz w:val="26"/>
          <w:szCs w:val="26"/>
        </w:rPr>
        <w:object w:dxaOrig="18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6.75pt" o:ole="">
            <v:imagedata r:id="rId5" o:title=""/>
          </v:shape>
          <o:OLEObject Type="Embed" ProgID="Equation.DSMT4" ShapeID="_x0000_i1025" DrawAspect="Content" ObjectID="_1458624879" r:id="rId6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b.  </w:t>
      </w:r>
      <w:r w:rsidRPr="002E2E67">
        <w:rPr>
          <w:rFonts w:ascii="Times New Roman" w:hAnsi="Times New Roman" w:cs="Times New Roman"/>
          <w:position w:val="-14"/>
          <w:sz w:val="26"/>
          <w:szCs w:val="26"/>
        </w:rPr>
        <w:object w:dxaOrig="1960" w:dyaOrig="460">
          <v:shape id="_x0000_i1026" type="#_x0000_t75" style="width:98.25pt;height:22.5pt" o:ole="">
            <v:imagedata r:id="rId7" o:title=""/>
          </v:shape>
          <o:OLEObject Type="Embed" ProgID="Equation.DSMT4" ShapeID="_x0000_i1026" DrawAspect="Content" ObjectID="_1458624880" r:id="rId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c</w:t>
      </w:r>
      <w:r w:rsidRPr="003078FD">
        <w:rPr>
          <w:rFonts w:ascii="Times New Roman" w:hAnsi="Times New Roman" w:cs="Times New Roman"/>
          <w:sz w:val="26"/>
          <w:szCs w:val="26"/>
        </w:rPr>
        <w:t xml:space="preserve">. </w:t>
      </w:r>
      <w:r w:rsidRPr="003078F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840" w:dyaOrig="1040">
          <v:shape id="_x0000_i1027" type="#_x0000_t75" style="width:90.75pt;height:51.75pt" o:ole="">
            <v:imagedata r:id="rId9" o:title=""/>
          </v:shape>
          <o:OLEObject Type="Embed" ProgID="Equation.DSMT4" ShapeID="_x0000_i1027" DrawAspect="Content" ObjectID="_1458624881" r:id="rId10"/>
        </w:object>
      </w:r>
    </w:p>
    <w:p w:rsidR="000C3537" w:rsidRDefault="000C3537" w:rsidP="006513F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(4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Cho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2460" w:dyaOrig="380">
          <v:shape id="_x0000_i1028" type="#_x0000_t75" style="width:123pt;height:18.75pt" o:ole="">
            <v:imagedata r:id="rId11" o:title=""/>
          </v:shape>
          <o:OLEObject Type="Embed" ProgID="Equation.DSMT4" ShapeID="_x0000_i1028" DrawAspect="Content" ObjectID="_1458624882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 có đồ thị (C). Viết phương trình tiếp tuyến của (C) biết:</w:t>
      </w:r>
    </w:p>
    <w:p w:rsidR="000C3537" w:rsidRDefault="000C3537" w:rsidP="006513F0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Tiếp tuyến tại điểm có hoành độ bằng 2.</w:t>
      </w:r>
    </w:p>
    <w:p w:rsidR="000C3537" w:rsidRPr="009479C8" w:rsidRDefault="000C3537" w:rsidP="006513F0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Tiếp tuyến song song với đường thẳng </w:t>
      </w:r>
      <w:r w:rsidRPr="000B1736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660" w:dyaOrig="320">
          <v:shape id="_x0000_i1029" type="#_x0000_t75" style="width:83.25pt;height:15.75pt" o:ole="">
            <v:imagedata r:id="rId13" o:title=""/>
          </v:shape>
          <o:OLEObject Type="Embed" ProgID="Equation.DSMT4" ShapeID="_x0000_i1029" DrawAspect="Content" ObjectID="_1458624883" r:id="rId14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0C3537" w:rsidRPr="003078FD" w:rsidRDefault="000C3537" w:rsidP="006513F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điểm):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1219" w:dyaOrig="380">
          <v:shape id="_x0000_i1030" type="#_x0000_t75" style="width:60.75pt;height:18.75pt" o:ole="">
            <v:imagedata r:id="rId15" o:title=""/>
          </v:shape>
          <o:OLEObject Type="Embed" ProgID="Equation.DSMT4" ShapeID="_x0000_i1030" DrawAspect="Content" ObjectID="_1458624884" r:id="rId16"/>
        </w:object>
      </w:r>
      <w:r>
        <w:rPr>
          <w:rFonts w:ascii="Times New Roman" w:hAnsi="Times New Roman" w:cs="Times New Roman"/>
          <w:sz w:val="26"/>
          <w:szCs w:val="26"/>
        </w:rPr>
        <w:t xml:space="preserve">. Chứng minh rằng: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2120" w:dyaOrig="380">
          <v:shape id="_x0000_i1031" type="#_x0000_t75" style="width:105.75pt;height:18.75pt" o:ole="">
            <v:imagedata r:id="rId17" o:title=""/>
          </v:shape>
          <o:OLEObject Type="Embed" ProgID="Equation.DSMT4" ShapeID="_x0000_i1031" DrawAspect="Content" ObjectID="_1458624885" r:id="rId18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C3537" w:rsidRPr="003078FD" w:rsidRDefault="000C3537" w:rsidP="002E74B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-------------------HẾT------------------</w:t>
      </w: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Pr="003078FD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Pr="003078FD" w:rsidRDefault="000C3537" w:rsidP="00B378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Pr="002E74B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3" o:spid="_x0000_s1027" style="position:absolute;z-index:251659264;visibility:visible" from="10.8pt,14.55pt" to="178.8pt,14.55pt"/>
        </w:pict>
      </w:r>
      <w:r w:rsidRPr="002E74BD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2E74BD">
        <w:rPr>
          <w:rFonts w:ascii="Times New Roman" w:hAnsi="Times New Roman" w:cs="Times New Roman"/>
          <w:b/>
          <w:bCs/>
          <w:sz w:val="24"/>
          <w:szCs w:val="24"/>
        </w:rPr>
        <w:tab/>
        <w:t>KIỂM TRA 45 PHÚT KHỐI 11 THPT PHÂN BAN</w:t>
      </w:r>
    </w:p>
    <w:p w:rsidR="000C3537" w:rsidRPr="003078F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0C3537" w:rsidRPr="003078F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0C3537" w:rsidRPr="003078FD" w:rsidRDefault="000C3537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0C3537" w:rsidRDefault="000C3537" w:rsidP="00B37873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2</w:t>
      </w:r>
    </w:p>
    <w:p w:rsidR="000C3537" w:rsidRDefault="000C3537" w:rsidP="00E22D9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>Tính đạo hàm các hàm số sau:</w:t>
      </w:r>
      <w:bookmarkStart w:id="0" w:name="_GoBack"/>
      <w:bookmarkEnd w:id="0"/>
    </w:p>
    <w:p w:rsidR="000C3537" w:rsidRDefault="000C3537" w:rsidP="00E22D99">
      <w:pPr>
        <w:spacing w:after="0"/>
        <w:rPr>
          <w:rFonts w:ascii="Times New Roman" w:hAnsi="Times New Roman" w:cs="Times New Roman"/>
          <w:position w:val="-26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a. </w:t>
      </w:r>
      <w:r>
        <w:rPr>
          <w:rFonts w:ascii="Times New Roman" w:hAnsi="Times New Roman" w:cs="Times New Roman"/>
          <w:sz w:val="26"/>
          <w:szCs w:val="26"/>
        </w:rPr>
        <w:tab/>
      </w:r>
      <w:r w:rsidRPr="0084567B">
        <w:rPr>
          <w:rFonts w:ascii="Times New Roman" w:hAnsi="Times New Roman" w:cs="Times New Roman"/>
          <w:position w:val="-26"/>
          <w:sz w:val="26"/>
          <w:szCs w:val="26"/>
        </w:rPr>
        <w:object w:dxaOrig="2100" w:dyaOrig="740">
          <v:shape id="_x0000_i1032" type="#_x0000_t75" style="width:105pt;height:36.75pt" o:ole="">
            <v:imagedata r:id="rId19" o:title=""/>
          </v:shape>
          <o:OLEObject Type="Embed" ProgID="Equation.DSMT4" ShapeID="_x0000_i1032" DrawAspect="Content" ObjectID="_1458624886" r:id="rId20"/>
        </w:objec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b.  </w:t>
      </w:r>
      <w:r w:rsidRPr="00E22D99">
        <w:rPr>
          <w:rFonts w:ascii="Times New Roman" w:hAnsi="Times New Roman" w:cs="Times New Roman"/>
          <w:position w:val="-30"/>
          <w:sz w:val="26"/>
          <w:szCs w:val="26"/>
        </w:rPr>
        <w:object w:dxaOrig="1460" w:dyaOrig="800">
          <v:shape id="_x0000_i1033" type="#_x0000_t75" style="width:1in;height:39.75pt" o:ole="">
            <v:imagedata r:id="rId21" o:title=""/>
          </v:shape>
          <o:OLEObject Type="Embed" ProgID="Equation.DSMT4" ShapeID="_x0000_i1033" DrawAspect="Content" ObjectID="_1458624887" r:id="rId22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c. </w:t>
      </w:r>
      <w:r w:rsidRPr="002D3B91">
        <w:rPr>
          <w:rFonts w:eastAsia="Times New Roman" w:cs="Times New Roman"/>
          <w:position w:val="-30"/>
          <w:sz w:val="28"/>
          <w:szCs w:val="28"/>
        </w:rPr>
        <w:object w:dxaOrig="2500" w:dyaOrig="740">
          <v:shape id="_x0000_i1034" type="#_x0000_t75" style="width:123.75pt;height:36.75pt" o:ole="">
            <v:imagedata r:id="rId23" o:title=""/>
          </v:shape>
          <o:OLEObject Type="Embed" ProgID="Equation.DSMT4" ShapeID="_x0000_i1034" DrawAspect="Content" ObjectID="_1458624888" r:id="rId24"/>
        </w:object>
      </w:r>
    </w:p>
    <w:p w:rsidR="000C3537" w:rsidRDefault="000C3537" w:rsidP="006513F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 (4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3078FD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Cho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2460" w:dyaOrig="380">
          <v:shape id="_x0000_i1035" type="#_x0000_t75" style="width:123pt;height:18.75pt" o:ole="">
            <v:imagedata r:id="rId25" o:title=""/>
          </v:shape>
          <o:OLEObject Type="Embed" ProgID="Equation.DSMT4" ShapeID="_x0000_i1035" DrawAspect="Content" ObjectID="_1458624889" r:id="rId26"/>
        </w:object>
      </w:r>
      <w:r>
        <w:rPr>
          <w:rFonts w:ascii="Times New Roman" w:hAnsi="Times New Roman" w:cs="Times New Roman"/>
          <w:sz w:val="26"/>
          <w:szCs w:val="26"/>
        </w:rPr>
        <w:t xml:space="preserve"> có đồ thị (C). Viết phương trình tiếp tuyến của (C) biết:</w:t>
      </w:r>
    </w:p>
    <w:p w:rsidR="000C3537" w:rsidRDefault="000C3537" w:rsidP="006513F0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Tiếp tuyến tại điểm có hoành độ bằng -1.</w:t>
      </w:r>
    </w:p>
    <w:p w:rsidR="000C3537" w:rsidRPr="009479C8" w:rsidRDefault="000C3537" w:rsidP="006513F0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Tiếp tuyến vuông góc với đường thẳng </w:t>
      </w:r>
      <w:r w:rsidRPr="002E49DB">
        <w:rPr>
          <w:rFonts w:ascii="Times New Roman" w:hAnsi="Times New Roman" w:cs="Times New Roman"/>
          <w:position w:val="-10"/>
          <w:sz w:val="26"/>
          <w:szCs w:val="26"/>
          <w:lang w:val="fr-FR"/>
        </w:rPr>
        <w:object w:dxaOrig="1460" w:dyaOrig="320">
          <v:shape id="_x0000_i1036" type="#_x0000_t75" style="width:72.75pt;height:15.75pt" o:ole="">
            <v:imagedata r:id="rId27" o:title=""/>
          </v:shape>
          <o:OLEObject Type="Embed" ProgID="Equation.DSMT4" ShapeID="_x0000_i1036" DrawAspect="Content" ObjectID="_1458624890" r:id="rId28"/>
        </w:object>
      </w:r>
      <w:r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:rsidR="000C3537" w:rsidRPr="003078FD" w:rsidRDefault="000C3537" w:rsidP="006513F0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điểm):</w:t>
      </w:r>
      <w:r>
        <w:rPr>
          <w:rFonts w:ascii="Times New Roman" w:hAnsi="Times New Roman" w:cs="Times New Roman"/>
          <w:sz w:val="26"/>
          <w:szCs w:val="26"/>
        </w:rPr>
        <w:t xml:space="preserve">Cho hàm số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1219" w:dyaOrig="380">
          <v:shape id="_x0000_i1037" type="#_x0000_t75" style="width:60.75pt;height:18.75pt" o:ole="">
            <v:imagedata r:id="rId29" o:title=""/>
          </v:shape>
          <o:OLEObject Type="Embed" ProgID="Equation.DSMT4" ShapeID="_x0000_i1037" DrawAspect="Content" ObjectID="_1458624891" r:id="rId30"/>
        </w:object>
      </w:r>
      <w:r>
        <w:rPr>
          <w:rFonts w:ascii="Times New Roman" w:hAnsi="Times New Roman" w:cs="Times New Roman"/>
          <w:sz w:val="26"/>
          <w:szCs w:val="26"/>
        </w:rPr>
        <w:t xml:space="preserve">. Chứng minh rằng: </w:t>
      </w:r>
      <w:r w:rsidRPr="009479C8">
        <w:rPr>
          <w:rFonts w:ascii="Times New Roman" w:hAnsi="Times New Roman" w:cs="Times New Roman"/>
          <w:position w:val="-10"/>
          <w:sz w:val="26"/>
          <w:szCs w:val="26"/>
        </w:rPr>
        <w:object w:dxaOrig="2120" w:dyaOrig="380">
          <v:shape id="_x0000_i1038" type="#_x0000_t75" style="width:105.75pt;height:18.75pt" o:ole="">
            <v:imagedata r:id="rId17" o:title=""/>
          </v:shape>
          <o:OLEObject Type="Embed" ProgID="Equation.DSMT4" ShapeID="_x0000_i1038" DrawAspect="Content" ObjectID="_1458624892" r:id="rId31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C3537" w:rsidRDefault="000C3537" w:rsidP="002E74B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 --------------HẾT-------------------</w:t>
      </w:r>
      <w:r w:rsidRPr="00E22D99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7500"/>
        <w:gridCol w:w="13"/>
        <w:gridCol w:w="1655"/>
      </w:tblGrid>
      <w:tr w:rsidR="000C3537" w:rsidRPr="005E3C36">
        <w:tc>
          <w:tcPr>
            <w:tcW w:w="1134" w:type="dxa"/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7513" w:type="dxa"/>
            <w:gridSpan w:val="2"/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Đáp án đề 1</w:t>
            </w:r>
          </w:p>
        </w:tc>
        <w:tc>
          <w:tcPr>
            <w:tcW w:w="1655" w:type="dxa"/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Thang điểm</w:t>
            </w:r>
          </w:p>
        </w:tc>
      </w:tr>
      <w:tr w:rsidR="000C3537" w:rsidRPr="005E3C36">
        <w:trPr>
          <w:trHeight w:val="116"/>
        </w:trPr>
        <w:tc>
          <w:tcPr>
            <w:tcW w:w="1134" w:type="dxa"/>
            <w:vMerge w:val="restart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1</w:t>
            </w: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(4 điểm)</w:t>
            </w:r>
          </w:p>
        </w:tc>
        <w:tc>
          <w:tcPr>
            <w:tcW w:w="9168" w:type="dxa"/>
            <w:gridSpan w:val="3"/>
            <w:vAlign w:val="center"/>
          </w:tcPr>
          <w:p w:rsidR="000C3537" w:rsidRPr="005E3C36" w:rsidRDefault="000C3537" w:rsidP="008456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a. (1 điểm)</w:t>
            </w:r>
          </w:p>
        </w:tc>
      </w:tr>
      <w:tr w:rsidR="000C3537" w:rsidRPr="005E3C36">
        <w:trPr>
          <w:trHeight w:val="917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7500" w:type="dxa"/>
            <w:vAlign w:val="center"/>
          </w:tcPr>
          <w:p w:rsidR="000C3537" w:rsidRPr="005E3C36" w:rsidRDefault="000C3537" w:rsidP="008456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2E1BCD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2079" w:dyaOrig="700">
                <v:shape id="_x0000_i1039" type="#_x0000_t75" style="width:104.25pt;height:35.25pt" o:ole="">
                  <v:imagedata r:id="rId32" o:title=""/>
                </v:shape>
                <o:OLEObject Type="Embed" ProgID="Equation.DSMT4" ShapeID="_x0000_i1039" DrawAspect="Content" ObjectID="_1458624893" r:id="rId33"/>
              </w:object>
            </w:r>
          </w:p>
        </w:tc>
        <w:tc>
          <w:tcPr>
            <w:tcW w:w="1668" w:type="dxa"/>
            <w:gridSpan w:val="2"/>
            <w:vAlign w:val="center"/>
          </w:tcPr>
          <w:p w:rsidR="000C3537" w:rsidRPr="005E3C36" w:rsidRDefault="000C3537" w:rsidP="002E1B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1</w:t>
            </w:r>
          </w:p>
        </w:tc>
      </w:tr>
      <w:tr w:rsidR="000C3537" w:rsidRPr="005E3C36">
        <w:trPr>
          <w:trHeight w:val="15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9168" w:type="dxa"/>
            <w:gridSpan w:val="3"/>
            <w:vAlign w:val="center"/>
          </w:tcPr>
          <w:p w:rsidR="000C3537" w:rsidRPr="005E3C36" w:rsidRDefault="000C3537" w:rsidP="0084567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b. (1 điểm)</w:t>
            </w:r>
          </w:p>
        </w:tc>
      </w:tr>
      <w:tr w:rsidR="000C3537" w:rsidRPr="005E3C36">
        <w:trPr>
          <w:trHeight w:val="376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7513" w:type="dxa"/>
            <w:gridSpan w:val="2"/>
            <w:tcBorders>
              <w:bottom w:val="dotted" w:sz="4" w:space="0" w:color="auto"/>
            </w:tcBorders>
          </w:tcPr>
          <w:p w:rsidR="000C3537" w:rsidRPr="005E3C36" w:rsidRDefault="000C3537" w:rsidP="001B02C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B4572">
              <w:rPr>
                <w:rFonts w:ascii="Times New Roman" w:hAnsi="Times New Roman" w:cs="Times New Roman"/>
                <w:position w:val="-22"/>
                <w:sz w:val="26"/>
                <w:szCs w:val="26"/>
              </w:rPr>
              <w:object w:dxaOrig="4239" w:dyaOrig="620">
                <v:shape id="_x0000_i1040" type="#_x0000_t75" style="width:212.25pt;height:30pt" o:ole="">
                  <v:imagedata r:id="rId34" o:title=""/>
                </v:shape>
                <o:OLEObject Type="Embed" ProgID="Equation.DSMT4" ShapeID="_x0000_i1040" DrawAspect="Content" ObjectID="_1458624894" r:id="rId35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60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EB457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5E3C36">
              <w:rPr>
                <w:rFonts w:ascii="Times New Roman" w:eastAsia="Times New Roman" w:hAnsi="Times New Roman" w:cs="Times New Roman"/>
                <w:position w:val="-30"/>
              </w:rPr>
              <w:object w:dxaOrig="3680" w:dyaOrig="720">
                <v:shape id="_x0000_i1041" type="#_x0000_t75" style="width:182.25pt;height:36pt" o:ole="">
                  <v:imagedata r:id="rId36" o:title=""/>
                </v:shape>
                <o:OLEObject Type="Embed" ProgID="Equation.DSMT4" ShapeID="_x0000_i1041" DrawAspect="Content" ObjectID="_1458624895" r:id="rId3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0C3537" w:rsidRPr="005E3C36">
        <w:trPr>
          <w:trHeight w:val="833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</w:tcBorders>
          </w:tcPr>
          <w:p w:rsidR="000C3537" w:rsidRPr="005E3C36" w:rsidRDefault="000C3537" w:rsidP="0084567B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5E3C36">
              <w:rPr>
                <w:rFonts w:ascii="Times New Roman" w:eastAsia="Times New Roman" w:hAnsi="Times New Roman" w:cs="Times New Roman"/>
                <w:position w:val="-30"/>
              </w:rPr>
              <w:object w:dxaOrig="2860" w:dyaOrig="800">
                <v:shape id="_x0000_i1042" type="#_x0000_t75" style="width:143.25pt;height:39.75pt" o:ole="">
                  <v:imagedata r:id="rId38" o:title=""/>
                </v:shape>
                <o:OLEObject Type="Embed" ProgID="Equation.DSMT4" ShapeID="_x0000_i1042" DrawAspect="Content" ObjectID="_1458624896" r:id="rId39"/>
              </w:object>
            </w:r>
            <w:r w:rsidRPr="005E3C36">
              <w:rPr>
                <w:rFonts w:ascii="Times New Roman" w:eastAsia="Times New Roman" w:hAnsi="Times New Roman" w:cs="Times New Roman"/>
                <w:position w:val="-30"/>
              </w:rPr>
              <w:object w:dxaOrig="1640" w:dyaOrig="740">
                <v:shape id="_x0000_i1043" type="#_x0000_t75" style="width:81pt;height:36.75pt" o:ole="">
                  <v:imagedata r:id="rId40" o:title=""/>
                </v:shape>
                <o:OLEObject Type="Embed" ProgID="Equation.DSMT4" ShapeID="_x0000_i1043" DrawAspect="Content" ObjectID="_1458624897" r:id="rId4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0C3537" w:rsidRPr="005E3C36" w:rsidRDefault="000C3537" w:rsidP="008456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276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8" w:type="dxa"/>
            <w:gridSpan w:val="3"/>
            <w:vAlign w:val="center"/>
          </w:tcPr>
          <w:p w:rsidR="000C3537" w:rsidRPr="005E3C36" w:rsidRDefault="000C3537" w:rsidP="003247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 (2 điểm)</w:t>
            </w:r>
          </w:p>
        </w:tc>
      </w:tr>
      <w:tr w:rsidR="000C3537" w:rsidRPr="005E3C36">
        <w:trPr>
          <w:trHeight w:val="204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78FD">
              <w:rPr>
                <w:rFonts w:ascii="Times New Roman" w:eastAsia="Times New Roman" w:hAnsi="Times New Roman" w:cs="Times New Roman"/>
                <w:position w:val="-26"/>
                <w:sz w:val="28"/>
                <w:szCs w:val="28"/>
              </w:rPr>
              <w:object w:dxaOrig="5280" w:dyaOrig="1120">
                <v:shape id="_x0000_i1044" type="#_x0000_t75" style="width:261pt;height:55.5pt" o:ole="">
                  <v:imagedata r:id="rId42" o:title=""/>
                </v:shape>
                <o:OLEObject Type="Embed" ProgID="Equation.DSMT4" ShapeID="_x0000_i1044" DrawAspect="Content" ObjectID="_1458624898" r:id="rId43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0C3537" w:rsidRPr="005E3C36" w:rsidRDefault="000C3537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0.75</w:t>
            </w:r>
          </w:p>
        </w:tc>
      </w:tr>
      <w:tr w:rsidR="000C3537" w:rsidRPr="005E3C36">
        <w:trPr>
          <w:trHeight w:val="38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5200" w:dyaOrig="1040">
                <v:shape id="_x0000_i1045" type="#_x0000_t75" style="width:260.25pt;height:51.75pt" o:ole="">
                  <v:imagedata r:id="rId44" o:title=""/>
                </v:shape>
                <o:OLEObject Type="Embed" ProgID="Equation.DSMT4" ShapeID="_x0000_i1045" DrawAspect="Content" ObjectID="_1458624899" r:id="rId4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0.75</w:t>
            </w:r>
          </w:p>
        </w:tc>
      </w:tr>
      <w:tr w:rsidR="000C3537" w:rsidRPr="005E3C36">
        <w:trPr>
          <w:trHeight w:val="585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4640" w:dyaOrig="1080">
                <v:shape id="_x0000_i1046" type="#_x0000_t75" style="width:229.5pt;height:54pt" o:ole="">
                  <v:imagedata r:id="rId46" o:title=""/>
                </v:shape>
                <o:OLEObject Type="Embed" ProgID="Equation.DSMT4" ShapeID="_x0000_i1046" DrawAspect="Content" ObjectID="_1458624900" r:id="rId4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1094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680" w:dyaOrig="1040">
                <v:shape id="_x0000_i1047" type="#_x0000_t75" style="width:84pt;height:51.75pt" o:ole="">
                  <v:imagedata r:id="rId48" o:title=""/>
                </v:shape>
                <o:OLEObject Type="Embed" ProgID="Equation.DSMT4" ShapeID="_x0000_i1047" DrawAspect="Content" ObjectID="_1458624901" r:id="rId49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0C3537" w:rsidRPr="005E3C36" w:rsidRDefault="000C3537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180"/>
        </w:trPr>
        <w:tc>
          <w:tcPr>
            <w:tcW w:w="1134" w:type="dxa"/>
            <w:vMerge w:val="restart"/>
            <w:tcBorders>
              <w:top w:val="nil"/>
            </w:tcBorders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C3537" w:rsidRPr="005E3C36" w:rsidRDefault="000C3537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8" w:type="dxa"/>
            <w:gridSpan w:val="3"/>
          </w:tcPr>
          <w:p w:rsidR="000C3537" w:rsidRPr="005E3C36" w:rsidRDefault="000C3537" w:rsidP="00DA7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a. (2 điểm)</w:t>
            </w:r>
          </w:p>
        </w:tc>
      </w:tr>
      <w:tr w:rsidR="000C3537" w:rsidRPr="005E3C36">
        <w:trPr>
          <w:trHeight w:val="18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-10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2240" w:dyaOrig="380">
                <v:shape id="_x0000_i1048" type="#_x0000_t75" style="width:111pt;height:18.75pt" o:ole="">
                  <v:imagedata r:id="rId50" o:title=""/>
                </v:shape>
                <o:OLEObject Type="Embed" ProgID="Equation.DSMT4" ShapeID="_x0000_i1048" DrawAspect="Content" ObjectID="_1458624902" r:id="rId51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</w:tcPr>
          <w:p w:rsidR="000C3537" w:rsidRPr="005E3C36" w:rsidRDefault="000C3537" w:rsidP="00DC2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0.55</w:t>
            </w:r>
          </w:p>
        </w:tc>
      </w:tr>
      <w:tr w:rsidR="000C3537" w:rsidRPr="005E3C36">
        <w:trPr>
          <w:trHeight w:val="255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DA73FB">
            <w:pPr>
              <w:spacing w:after="0" w:line="240" w:lineRule="auto"/>
              <w:rPr>
                <w:rFonts w:ascii="Times New Roman" w:hAnsi="Times New Roman" w:cs="Times New Roman"/>
                <w:position w:val="-12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Hoành độ tiếp điểm: </w:t>
            </w:r>
            <w:r w:rsidRPr="005E3C36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700" w:dyaOrig="360">
                <v:shape id="_x0000_i1049" type="#_x0000_t75" style="width:34.5pt;height:18pt" o:ole="">
                  <v:imagedata r:id="rId52" o:title=""/>
                </v:shape>
                <o:OLEObject Type="Embed" ProgID="Equation.DSMT4" ShapeID="_x0000_i1049" DrawAspect="Content" ObjectID="_1458624903" r:id="rId53"/>
              </w:object>
            </w:r>
          </w:p>
          <w:p w:rsidR="000C3537" w:rsidRPr="005E3C36" w:rsidRDefault="000C3537" w:rsidP="00DA7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Tung độ tiếp điểm: </w:t>
            </w:r>
            <w:r w:rsidRPr="005E3C36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3040" w:dyaOrig="420">
                <v:shape id="_x0000_i1050" type="#_x0000_t75" style="width:150.75pt;height:21pt" o:ole="">
                  <v:imagedata r:id="rId54" o:title=""/>
                </v:shape>
                <o:OLEObject Type="Embed" ProgID="Equation.DSMT4" ShapeID="_x0000_i1050" DrawAspect="Content" ObjectID="_1458624904" r:id="rId5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0C3537" w:rsidRPr="005E3C36">
        <w:trPr>
          <w:trHeight w:val="277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Hệ số góc: </w:t>
            </w:r>
            <w:r w:rsidRPr="005E3C36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2260" w:dyaOrig="380">
                <v:shape id="_x0000_i1051" type="#_x0000_t75" style="width:111.75pt;height:18.75pt" o:ole="">
                  <v:imagedata r:id="rId56" o:title=""/>
                </v:shape>
                <o:OLEObject Type="Embed" ProgID="Equation.DSMT4" ShapeID="_x0000_i1051" DrawAspect="Content" ObjectID="_1458624905" r:id="rId5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0C3537" w:rsidRPr="005E3C36">
        <w:trPr>
          <w:trHeight w:val="585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</w:tcBorders>
          </w:tcPr>
          <w:p w:rsidR="000C3537" w:rsidRPr="005E3C36" w:rsidRDefault="000C3537" w:rsidP="0069781D">
            <w:pPr>
              <w:spacing w:after="0" w:line="240" w:lineRule="auto"/>
              <w:rPr>
                <w:rFonts w:ascii="Times New Roman" w:hAnsi="Times New Roman" w:cs="Times New Roman"/>
                <w:position w:val="-20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position w:val="-20"/>
                <w:sz w:val="26"/>
                <w:szCs w:val="26"/>
              </w:rPr>
              <w:t>Phương trình tiếp tuyến:</w:t>
            </w:r>
          </w:p>
          <w:p w:rsidR="000C3537" w:rsidRPr="005E3C36" w:rsidRDefault="000C3537" w:rsidP="0069781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3140" w:dyaOrig="400">
                <v:shape id="_x0000_i1052" type="#_x0000_t75" style="width:155.25pt;height:20.25pt" o:ole="">
                  <v:imagedata r:id="rId58" o:title=""/>
                </v:shape>
                <o:OLEObject Type="Embed" ProgID="Equation.DSMT4" ShapeID="_x0000_i1052" DrawAspect="Content" ObjectID="_1458624906" r:id="rId59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0C3537" w:rsidRPr="005E3C36">
        <w:trPr>
          <w:trHeight w:val="99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68" w:type="dxa"/>
            <w:gridSpan w:val="3"/>
            <w:tcBorders>
              <w:bottom w:val="dotted" w:sz="4" w:space="0" w:color="auto"/>
            </w:tcBorders>
          </w:tcPr>
          <w:p w:rsidR="000C3537" w:rsidRPr="005E3C36" w:rsidRDefault="000C3537" w:rsidP="003247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b. (2 điểm)</w:t>
            </w:r>
          </w:p>
        </w:tc>
      </w:tr>
      <w:tr w:rsidR="000C3537" w:rsidRPr="005E3C36">
        <w:trPr>
          <w:trHeight w:val="198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bottom w:val="dotted" w:sz="4" w:space="0" w:color="auto"/>
            </w:tcBorders>
          </w:tcPr>
          <w:p w:rsidR="000C3537" w:rsidRPr="005E3C36" w:rsidRDefault="000C3537" w:rsidP="001C12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  <w:lang w:val="fr-FR"/>
              </w:rPr>
              <w:object w:dxaOrig="3159" w:dyaOrig="680">
                <v:shape id="_x0000_i1053" type="#_x0000_t75" style="width:158.25pt;height:33.75pt" o:ole="">
                  <v:imagedata r:id="rId60" o:title=""/>
                </v:shape>
                <o:OLEObject Type="Embed" ProgID="Equation.DSMT4" ShapeID="_x0000_i1053" DrawAspect="Content" ObjectID="_1458624907" r:id="rId61"/>
              </w:object>
            </w:r>
          </w:p>
          <w:p w:rsidR="000C3537" w:rsidRPr="005E3C36" w:rsidRDefault="000C3537" w:rsidP="001C126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Vì tiếp tuyến song song với đường thẳng </w:t>
            </w: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  <w:lang w:val="fr-FR"/>
              </w:rPr>
              <w:object w:dxaOrig="1160" w:dyaOrig="680">
                <v:shape id="_x0000_i1054" type="#_x0000_t75" style="width:57.75pt;height:33.75pt" o:ole="">
                  <v:imagedata r:id="rId62" o:title=""/>
                </v:shape>
                <o:OLEObject Type="Embed" ProgID="Equation.DSMT4" ShapeID="_x0000_i1054" DrawAspect="Content" ObjectID="_1458624908" r:id="rId63"/>
              </w:object>
            </w: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nên có hệ số góc: </w:t>
            </w:r>
            <w:r w:rsidRPr="005E3C36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160" w:dyaOrig="420">
                <v:shape id="_x0000_i1055" type="#_x0000_t75" style="width:57.75pt;height:21pt" o:ole="">
                  <v:imagedata r:id="rId64" o:title=""/>
                </v:shape>
                <o:OLEObject Type="Embed" ProgID="Equation.DSMT4" ShapeID="_x0000_i1055" DrawAspect="Content" ObjectID="_1458624909" r:id="rId65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0C3537" w:rsidRPr="005E3C36">
        <w:trPr>
          <w:trHeight w:val="15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48"/>
                <w:sz w:val="26"/>
                <w:szCs w:val="26"/>
              </w:rPr>
              <w:object w:dxaOrig="3019" w:dyaOrig="1100">
                <v:shape id="_x0000_i1056" type="#_x0000_t75" style="width:149.25pt;height:54.75pt" o:ole="">
                  <v:imagedata r:id="rId66" o:title=""/>
                </v:shape>
                <o:OLEObject Type="Embed" ProgID="Equation.DSMT4" ShapeID="_x0000_i1056" DrawAspect="Content" ObjectID="_1458624910" r:id="rId6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0C3537" w:rsidRPr="005E3C36">
        <w:trPr>
          <w:trHeight w:val="15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5E3C36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</w:rPr>
              <w:object w:dxaOrig="1939" w:dyaOrig="360">
                <v:shape id="_x0000_i1057" type="#_x0000_t75" style="width:96pt;height:18pt" o:ole="">
                  <v:imagedata r:id="rId68" o:title=""/>
                </v:shape>
                <o:OLEObject Type="Embed" ProgID="Equation.DSMT4" ShapeID="_x0000_i1057" DrawAspect="Content" ObjectID="_1458624911" r:id="rId6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15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Phương trình tiếp tuyến: </w:t>
            </w:r>
            <w:r w:rsidRPr="005E3C36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120" w:dyaOrig="320">
                <v:shape id="_x0000_i1058" type="#_x0000_t75" style="width:56.25pt;height:15.75pt" o:ole="">
                  <v:imagedata r:id="rId70" o:title=""/>
                </v:shape>
                <o:OLEObject Type="Embed" ProgID="Equation.DSMT4" ShapeID="_x0000_i1058" DrawAspect="Content" ObjectID="_1458624912" r:id="rId7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18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000" w:dyaOrig="680">
                <v:shape id="_x0000_i1059" type="#_x0000_t75" style="width:99pt;height:33.75pt" o:ole="">
                  <v:imagedata r:id="rId72" o:title=""/>
                </v:shape>
                <o:OLEObject Type="Embed" ProgID="Equation.DSMT4" ShapeID="_x0000_i1059" DrawAspect="Content" ObjectID="_1458624913" r:id="rId73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104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sz w:val="26"/>
                <w:szCs w:val="26"/>
              </w:rPr>
              <w:t xml:space="preserve">Phương trình tiếp tuyến: </w:t>
            </w: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400" w:dyaOrig="680">
                <v:shape id="_x0000_i1060" type="#_x0000_t75" style="width:69pt;height:33.75pt" o:ole="">
                  <v:imagedata r:id="rId74" o:title=""/>
                </v:shape>
                <o:OLEObject Type="Embed" ProgID="Equation.DSMT4" ShapeID="_x0000_i1060" DrawAspect="Content" ObjectID="_1458624914" r:id="rId75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210"/>
        </w:trPr>
        <w:tc>
          <w:tcPr>
            <w:tcW w:w="1134" w:type="dxa"/>
            <w:vMerge w:val="restart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  <w:p w:rsidR="000C3537" w:rsidRPr="005E3C36" w:rsidRDefault="000C3537" w:rsidP="00740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 điểm)</w:t>
            </w:r>
          </w:p>
        </w:tc>
        <w:tc>
          <w:tcPr>
            <w:tcW w:w="7513" w:type="dxa"/>
            <w:gridSpan w:val="2"/>
            <w:tcBorders>
              <w:bottom w:val="dotted" w:sz="4" w:space="0" w:color="auto"/>
            </w:tcBorders>
          </w:tcPr>
          <w:p w:rsidR="000C3537" w:rsidRPr="005E3C36" w:rsidRDefault="000C3537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299" w:dyaOrig="460">
                <v:shape id="_x0000_i1061" type="#_x0000_t75" style="width:114.75pt;height:22.5pt" o:ole="">
                  <v:imagedata r:id="rId76" o:title=""/>
                </v:shape>
                <o:OLEObject Type="Embed" ProgID="Equation.DSMT4" ShapeID="_x0000_i1061" DrawAspect="Content" ObjectID="_1458624915" r:id="rId77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0C3537" w:rsidRPr="005E3C36" w:rsidRDefault="000C3537" w:rsidP="008263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  <w:t>0.25</w:t>
            </w:r>
          </w:p>
        </w:tc>
      </w:tr>
      <w:tr w:rsidR="000C3537" w:rsidRPr="005E3C36">
        <w:trPr>
          <w:trHeight w:val="287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740F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1340" w:dyaOrig="680">
                <v:shape id="_x0000_i1062" type="#_x0000_t75" style="width:66pt;height:33.75pt" o:ole="">
                  <v:imagedata r:id="rId78" o:title=""/>
                </v:shape>
                <o:OLEObject Type="Embed" ProgID="Equation.DSMT4" ShapeID="_x0000_i1062" DrawAspect="Content" ObjectID="_1458624916" r:id="rId7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86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4520" w:dyaOrig="840">
                <v:shape id="_x0000_i1063" type="#_x0000_t75" style="width:223.5pt;height:42pt" o:ole="">
                  <v:imagedata r:id="rId80" o:title=""/>
                </v:shape>
                <o:OLEObject Type="Embed" ProgID="Equation.DSMT4" ShapeID="_x0000_i1063" DrawAspect="Content" ObjectID="_1458624917" r:id="rId8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235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FB60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4819" w:dyaOrig="960">
                <v:shape id="_x0000_i1064" type="#_x0000_t75" style="width:238.5pt;height:48pt" o:ole="">
                  <v:imagedata r:id="rId82" o:title=""/>
                </v:shape>
                <o:OLEObject Type="Embed" ProgID="Equation.DSMT4" ShapeID="_x0000_i1064" DrawAspect="Content" ObjectID="_1458624918" r:id="rId83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229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040" w:dyaOrig="700">
                <v:shape id="_x0000_i1065" type="#_x0000_t75" style="width:102pt;height:35.25pt" o:ole="">
                  <v:imagedata r:id="rId84" o:title=""/>
                </v:shape>
                <o:OLEObject Type="Embed" ProgID="Equation.DSMT4" ShapeID="_x0000_i1065" DrawAspect="Content" ObjectID="_1458624919" r:id="rId8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210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6600" w:dyaOrig="700">
                <v:shape id="_x0000_i1066" type="#_x0000_t75" style="width:330pt;height:35.25pt" o:ole="">
                  <v:imagedata r:id="rId86" o:title=""/>
                </v:shape>
                <o:OLEObject Type="Embed" ProgID="Equation.DSMT4" ShapeID="_x0000_i1066" DrawAspect="Content" ObjectID="_1458624920" r:id="rId8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195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3C36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2900" w:dyaOrig="340">
                <v:shape id="_x0000_i1067" type="#_x0000_t75" style="width:143.25pt;height:17.25pt" o:ole="">
                  <v:imagedata r:id="rId88" o:title=""/>
                </v:shape>
                <o:OLEObject Type="Embed" ProgID="Equation.DSMT4" ShapeID="_x0000_i1067" DrawAspect="Content" ObjectID="_1458624921" r:id="rId8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  <w:tr w:rsidR="000C3537" w:rsidRPr="005E3C36">
        <w:trPr>
          <w:trHeight w:val="401"/>
        </w:trPr>
        <w:tc>
          <w:tcPr>
            <w:tcW w:w="1134" w:type="dxa"/>
            <w:vMerge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</w:tcBorders>
          </w:tcPr>
          <w:p w:rsidR="000C3537" w:rsidRPr="005E3C36" w:rsidRDefault="000C3537" w:rsidP="00170F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E3C36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fr-FR"/>
              </w:rPr>
              <w:object w:dxaOrig="1800" w:dyaOrig="380">
                <v:shape id="_x0000_i1068" type="#_x0000_t75" style="width:90pt;height:18.75pt" o:ole="">
                  <v:imagedata r:id="rId90" o:title=""/>
                </v:shape>
                <o:OLEObject Type="Embed" ProgID="Equation.DSMT4" ShapeID="_x0000_i1068" DrawAspect="Content" ObjectID="_1458624922" r:id="rId9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0C3537" w:rsidRPr="005E3C36" w:rsidRDefault="000C3537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E3C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0.25</w:t>
            </w:r>
          </w:p>
        </w:tc>
      </w:tr>
    </w:tbl>
    <w:p w:rsidR="000C3537" w:rsidRDefault="000C3537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C3537" w:rsidRPr="003078FD" w:rsidRDefault="000C3537" w:rsidP="004509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C3537" w:rsidRPr="003078FD" w:rsidSect="002E74BD">
      <w:pgSz w:w="11907" w:h="16840" w:code="9"/>
      <w:pgMar w:top="426" w:right="567" w:bottom="426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A0C7C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303CF"/>
    <w:multiLevelType w:val="hybridMultilevel"/>
    <w:tmpl w:val="6B62E8A4"/>
    <w:lvl w:ilvl="0" w:tplc="466C1ED0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219AA"/>
    <w:multiLevelType w:val="hybridMultilevel"/>
    <w:tmpl w:val="BBAE85A8"/>
    <w:lvl w:ilvl="0" w:tplc="04090019">
      <w:start w:val="1"/>
      <w:numFmt w:val="lowerLetter"/>
      <w:lvlText w:val="%1."/>
      <w:lvlJc w:val="left"/>
      <w:pPr>
        <w:ind w:left="6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840" w:hanging="360"/>
      </w:pPr>
    </w:lvl>
    <w:lvl w:ilvl="2" w:tplc="0409001B">
      <w:start w:val="1"/>
      <w:numFmt w:val="lowerRoman"/>
      <w:lvlText w:val="%3."/>
      <w:lvlJc w:val="right"/>
      <w:pPr>
        <w:ind w:left="7560" w:hanging="180"/>
      </w:pPr>
    </w:lvl>
    <w:lvl w:ilvl="3" w:tplc="0409000F">
      <w:start w:val="1"/>
      <w:numFmt w:val="decimal"/>
      <w:lvlText w:val="%4."/>
      <w:lvlJc w:val="left"/>
      <w:pPr>
        <w:ind w:left="8280" w:hanging="360"/>
      </w:pPr>
    </w:lvl>
    <w:lvl w:ilvl="4" w:tplc="04090019">
      <w:start w:val="1"/>
      <w:numFmt w:val="lowerLetter"/>
      <w:lvlText w:val="%5."/>
      <w:lvlJc w:val="left"/>
      <w:pPr>
        <w:ind w:left="9000" w:hanging="360"/>
      </w:pPr>
    </w:lvl>
    <w:lvl w:ilvl="5" w:tplc="0409001B">
      <w:start w:val="1"/>
      <w:numFmt w:val="lowerRoman"/>
      <w:lvlText w:val="%6."/>
      <w:lvlJc w:val="right"/>
      <w:pPr>
        <w:ind w:left="9720" w:hanging="180"/>
      </w:pPr>
    </w:lvl>
    <w:lvl w:ilvl="6" w:tplc="0409000F">
      <w:start w:val="1"/>
      <w:numFmt w:val="decimal"/>
      <w:lvlText w:val="%7."/>
      <w:lvlJc w:val="left"/>
      <w:pPr>
        <w:ind w:left="10440" w:hanging="360"/>
      </w:pPr>
    </w:lvl>
    <w:lvl w:ilvl="7" w:tplc="04090019">
      <w:start w:val="1"/>
      <w:numFmt w:val="lowerLetter"/>
      <w:lvlText w:val="%8."/>
      <w:lvlJc w:val="left"/>
      <w:pPr>
        <w:ind w:left="11160" w:hanging="360"/>
      </w:pPr>
    </w:lvl>
    <w:lvl w:ilvl="8" w:tplc="0409001B">
      <w:start w:val="1"/>
      <w:numFmt w:val="lowerRoman"/>
      <w:lvlText w:val="%9."/>
      <w:lvlJc w:val="right"/>
      <w:pPr>
        <w:ind w:left="11880" w:hanging="180"/>
      </w:pPr>
    </w:lvl>
  </w:abstractNum>
  <w:abstractNum w:abstractNumId="13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347D8"/>
    <w:multiLevelType w:val="hybridMultilevel"/>
    <w:tmpl w:val="1FC641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504A50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6"/>
  </w:num>
  <w:num w:numId="5">
    <w:abstractNumId w:val="18"/>
  </w:num>
  <w:num w:numId="6">
    <w:abstractNumId w:val="13"/>
  </w:num>
  <w:num w:numId="7">
    <w:abstractNumId w:val="17"/>
  </w:num>
  <w:num w:numId="8">
    <w:abstractNumId w:val="1"/>
  </w:num>
  <w:num w:numId="9">
    <w:abstractNumId w:val="15"/>
  </w:num>
  <w:num w:numId="10">
    <w:abstractNumId w:val="10"/>
  </w:num>
  <w:num w:numId="11">
    <w:abstractNumId w:val="2"/>
  </w:num>
  <w:num w:numId="12">
    <w:abstractNumId w:val="7"/>
  </w:num>
  <w:num w:numId="13">
    <w:abstractNumId w:val="9"/>
  </w:num>
  <w:num w:numId="14">
    <w:abstractNumId w:val="16"/>
  </w:num>
  <w:num w:numId="15">
    <w:abstractNumId w:val="3"/>
  </w:num>
  <w:num w:numId="16">
    <w:abstractNumId w:val="4"/>
  </w:num>
  <w:num w:numId="17">
    <w:abstractNumId w:val="0"/>
  </w:num>
  <w:num w:numId="18">
    <w:abstractNumId w:val="20"/>
  </w:num>
  <w:num w:numId="19">
    <w:abstractNumId w:val="14"/>
  </w:num>
  <w:num w:numId="20">
    <w:abstractNumId w:val="12"/>
  </w:num>
  <w:num w:numId="21">
    <w:abstractNumId w:val="5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26778"/>
    <w:rsid w:val="0005649B"/>
    <w:rsid w:val="000B1736"/>
    <w:rsid w:val="000C3537"/>
    <w:rsid w:val="000E4BE9"/>
    <w:rsid w:val="000F530B"/>
    <w:rsid w:val="00101173"/>
    <w:rsid w:val="001014F3"/>
    <w:rsid w:val="00107750"/>
    <w:rsid w:val="00125030"/>
    <w:rsid w:val="00170F49"/>
    <w:rsid w:val="001874E8"/>
    <w:rsid w:val="00195D13"/>
    <w:rsid w:val="001A1FEE"/>
    <w:rsid w:val="001B02C6"/>
    <w:rsid w:val="001B134C"/>
    <w:rsid w:val="001B4A9C"/>
    <w:rsid w:val="001C126E"/>
    <w:rsid w:val="001D4DB4"/>
    <w:rsid w:val="001E2BF3"/>
    <w:rsid w:val="001F7B59"/>
    <w:rsid w:val="00234E88"/>
    <w:rsid w:val="0026265D"/>
    <w:rsid w:val="002648BF"/>
    <w:rsid w:val="002A5F9A"/>
    <w:rsid w:val="002B675D"/>
    <w:rsid w:val="002D3B91"/>
    <w:rsid w:val="002D615F"/>
    <w:rsid w:val="002E1BCD"/>
    <w:rsid w:val="002E25AE"/>
    <w:rsid w:val="002E2DFF"/>
    <w:rsid w:val="002E2E67"/>
    <w:rsid w:val="002E49DB"/>
    <w:rsid w:val="002E74BD"/>
    <w:rsid w:val="002F2F53"/>
    <w:rsid w:val="003042E6"/>
    <w:rsid w:val="003078FD"/>
    <w:rsid w:val="00321D92"/>
    <w:rsid w:val="003247C4"/>
    <w:rsid w:val="00325BD2"/>
    <w:rsid w:val="003B5511"/>
    <w:rsid w:val="003C46DA"/>
    <w:rsid w:val="003D5F71"/>
    <w:rsid w:val="00416686"/>
    <w:rsid w:val="004264FD"/>
    <w:rsid w:val="00434A5C"/>
    <w:rsid w:val="0043760D"/>
    <w:rsid w:val="00446FDD"/>
    <w:rsid w:val="00450965"/>
    <w:rsid w:val="00454F44"/>
    <w:rsid w:val="0049111C"/>
    <w:rsid w:val="004953F3"/>
    <w:rsid w:val="004D0C44"/>
    <w:rsid w:val="004D47A8"/>
    <w:rsid w:val="004F68E2"/>
    <w:rsid w:val="004F7B96"/>
    <w:rsid w:val="00506BC6"/>
    <w:rsid w:val="00527552"/>
    <w:rsid w:val="00541335"/>
    <w:rsid w:val="005A69CF"/>
    <w:rsid w:val="005B0F57"/>
    <w:rsid w:val="005E3C36"/>
    <w:rsid w:val="00600CBB"/>
    <w:rsid w:val="006054AE"/>
    <w:rsid w:val="006301A5"/>
    <w:rsid w:val="00632297"/>
    <w:rsid w:val="006513F0"/>
    <w:rsid w:val="0069781D"/>
    <w:rsid w:val="006F186E"/>
    <w:rsid w:val="0071244B"/>
    <w:rsid w:val="007340F9"/>
    <w:rsid w:val="00740F1B"/>
    <w:rsid w:val="007957F4"/>
    <w:rsid w:val="007E1CBF"/>
    <w:rsid w:val="007F574B"/>
    <w:rsid w:val="0080711C"/>
    <w:rsid w:val="00811C18"/>
    <w:rsid w:val="0082631A"/>
    <w:rsid w:val="0084567B"/>
    <w:rsid w:val="00860782"/>
    <w:rsid w:val="00874D4E"/>
    <w:rsid w:val="0089769E"/>
    <w:rsid w:val="008A64FC"/>
    <w:rsid w:val="008D3EC7"/>
    <w:rsid w:val="008E1EAB"/>
    <w:rsid w:val="009479C8"/>
    <w:rsid w:val="00975D0F"/>
    <w:rsid w:val="009971B7"/>
    <w:rsid w:val="00997541"/>
    <w:rsid w:val="009B26BA"/>
    <w:rsid w:val="009B4632"/>
    <w:rsid w:val="009B619E"/>
    <w:rsid w:val="009C4FB0"/>
    <w:rsid w:val="009D2F10"/>
    <w:rsid w:val="00A05E22"/>
    <w:rsid w:val="00A10A0D"/>
    <w:rsid w:val="00A1179A"/>
    <w:rsid w:val="00AA0A03"/>
    <w:rsid w:val="00AC7D3C"/>
    <w:rsid w:val="00AE511C"/>
    <w:rsid w:val="00AF16D3"/>
    <w:rsid w:val="00B3555C"/>
    <w:rsid w:val="00B37873"/>
    <w:rsid w:val="00B4484B"/>
    <w:rsid w:val="00B50EFE"/>
    <w:rsid w:val="00B57620"/>
    <w:rsid w:val="00B60571"/>
    <w:rsid w:val="00B63212"/>
    <w:rsid w:val="00B7294B"/>
    <w:rsid w:val="00B900AD"/>
    <w:rsid w:val="00BA4E92"/>
    <w:rsid w:val="00BB0431"/>
    <w:rsid w:val="00BB5249"/>
    <w:rsid w:val="00BC3D6B"/>
    <w:rsid w:val="00BC5289"/>
    <w:rsid w:val="00BC6681"/>
    <w:rsid w:val="00BD429A"/>
    <w:rsid w:val="00BF0124"/>
    <w:rsid w:val="00C36F08"/>
    <w:rsid w:val="00C64F8D"/>
    <w:rsid w:val="00CC76B6"/>
    <w:rsid w:val="00D15EDF"/>
    <w:rsid w:val="00D92ECA"/>
    <w:rsid w:val="00DA3801"/>
    <w:rsid w:val="00DA73FB"/>
    <w:rsid w:val="00DC280C"/>
    <w:rsid w:val="00DD484A"/>
    <w:rsid w:val="00DE63E7"/>
    <w:rsid w:val="00DE75A4"/>
    <w:rsid w:val="00DE77D2"/>
    <w:rsid w:val="00E062F1"/>
    <w:rsid w:val="00E22D99"/>
    <w:rsid w:val="00EB2460"/>
    <w:rsid w:val="00EB4572"/>
    <w:rsid w:val="00EB502F"/>
    <w:rsid w:val="00F038BF"/>
    <w:rsid w:val="00F11BC1"/>
    <w:rsid w:val="00F6049B"/>
    <w:rsid w:val="00F80D52"/>
    <w:rsid w:val="00FA0C69"/>
    <w:rsid w:val="00FA3A0E"/>
    <w:rsid w:val="00FA5B5D"/>
    <w:rsid w:val="00FB603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68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4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1040</TotalTime>
  <Pages>3</Pages>
  <Words>399</Words>
  <Characters>2279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88</cp:revision>
  <dcterms:created xsi:type="dcterms:W3CDTF">2013-09-13T03:52:00Z</dcterms:created>
  <dcterms:modified xsi:type="dcterms:W3CDTF">2014-04-10T01:48:00Z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